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South Norfolk</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South Norfolk</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South Norfolk</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South Norfolk</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South Norfolk</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5.9%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South Norfolk are estimated to have a score of 1-2 on the PGSI (low-risk gambling), whilst </w:t>
      </w:r>
      <w:r w:rsidRPr="00773DF7">
        <w:rPr>
          <w:rFonts w:ascii="Libre Franklin Light" w:hAnsi="Libre Franklin Light" w:cs="Calibri Light"/>
          <w:b/>
          <w:bCs/>
          <w:color w:val="C45911" w:themeColor="accent2" w:themeShade="BF"/>
        </w:rPr>
        <w:t xml:space="preserve">2.7%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50.0% </w:t>
      </w:r>
      <w:r w:rsidRPr="004747BF">
        <w:rPr>
          <w:rFonts w:ascii="Libre Franklin Light" w:eastAsia="Times New Roman" w:hAnsi="Libre Franklin Light" w:cs="Calibri Light"/>
        </w:rPr>
        <w:t xml:space="preserve">of those respondents classified as PGSI 8+ in South Norfolk</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South Norfolk is estimated to be </w:t>
      </w:r>
      <w:r w:rsidRPr="00773DF7">
        <w:rPr>
          <w:rFonts w:ascii="Libre Franklin Light" w:eastAsia="Times New Roman" w:hAnsi="Libre Franklin Light" w:cs="Calibri Light"/>
          <w:b/>
          <w:bCs/>
          <w:color w:val="C45911" w:themeColor="accent2" w:themeShade="BF"/>
        </w:rPr>
        <w:t xml:space="preserve">£905,889</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South Norfolk</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10.2%</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South Norfolk</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South Norfolk</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2.7%</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South Norfolk</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outh Norfolk.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South Norfolk</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outh Norfolk.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South Norfolk</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3.4%</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26.9%</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South Norfolk</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outh Norfolk.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South Norfolk</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5.0%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29.6%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South Norfolk</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South Norfolk</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South Norfolk</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South Norfolk</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South Norfolk</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£905,889</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South Norfolk</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£14,755</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£305,151</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£21,860</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£6,148</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£11,272</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£546,703</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£905,889</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South Norfolk</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South Norfolk</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17.0%</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Norfolk</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13.1%</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Norfolk</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5.1%</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Norfolk</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Norfolk</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47.5%</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South Norfolk</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17.0%</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South Norfolk</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13.1%</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South Norfolk</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5.1%</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South Norfolk</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South Norfolk</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47.5%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South Norfolk</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D702E8FC-7386-4CB2-800B-34EA5C2B903D}"/>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